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EF4" w:rsidRDefault="00750EF4" w:rsidP="00750EF4">
      <w:pPr>
        <w:pStyle w:val="NoSpacing"/>
      </w:pPr>
      <w:r>
        <w:rPr>
          <w:u w:val="single"/>
        </w:rPr>
        <w:t>Henry KEMSON</w:t>
      </w:r>
      <w:r>
        <w:t xml:space="preserve">     </w:t>
      </w:r>
      <w:r>
        <w:t>(fl.1421)</w:t>
      </w:r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  <w:r>
        <w:t>18 Jan.1421</w:t>
      </w:r>
      <w:r>
        <w:tab/>
        <w:t>He was a juror on the inquisition post mortem held in Walsall, Staffordshire,</w:t>
      </w:r>
    </w:p>
    <w:p w:rsidR="00750EF4" w:rsidRDefault="00750EF4" w:rsidP="00750EF4">
      <w:pPr>
        <w:pStyle w:val="NoSpacing"/>
      </w:pPr>
      <w:r>
        <w:tab/>
      </w:r>
      <w:r>
        <w:tab/>
        <w:t>into lands of the late Sir Thomas Tomenhorne(q.v.).</w:t>
      </w:r>
    </w:p>
    <w:p w:rsidR="00750EF4" w:rsidRDefault="00750EF4" w:rsidP="00750EF4">
      <w:pPr>
        <w:pStyle w:val="NoSpacing"/>
      </w:pPr>
      <w:r>
        <w:tab/>
      </w:r>
      <w:r>
        <w:tab/>
        <w:t>(www.inquisitionspostmortem.ac.uk  ref. eCIPM 21-600)</w:t>
      </w:r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  <w:r>
        <w:t>not in T.N.A.</w:t>
      </w:r>
      <w:bookmarkStart w:id="0" w:name="_GoBack"/>
      <w:bookmarkEnd w:id="0"/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  <w:r>
        <w:t>31 October 2016</w:t>
      </w:r>
    </w:p>
    <w:p w:rsidR="00750EF4" w:rsidRDefault="00750EF4" w:rsidP="00750EF4">
      <w:pPr>
        <w:pStyle w:val="NoSpacing"/>
      </w:pPr>
    </w:p>
    <w:p w:rsidR="00750EF4" w:rsidRDefault="00750EF4" w:rsidP="00750EF4">
      <w:pPr>
        <w:pStyle w:val="NoSpacing"/>
      </w:pPr>
    </w:p>
    <w:p w:rsidR="00750EF4" w:rsidRPr="0073013C" w:rsidRDefault="00750EF4" w:rsidP="00750EF4">
      <w:pPr>
        <w:pStyle w:val="NoSpacing"/>
      </w:pPr>
    </w:p>
    <w:p w:rsidR="006B2F86" w:rsidRPr="00750EF4" w:rsidRDefault="00750EF4" w:rsidP="00E71FC3">
      <w:pPr>
        <w:pStyle w:val="NoSpacing"/>
      </w:pPr>
    </w:p>
    <w:sectPr w:rsidR="006B2F86" w:rsidRPr="00750E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EF4" w:rsidRDefault="00750EF4" w:rsidP="00E71FC3">
      <w:pPr>
        <w:spacing w:after="0" w:line="240" w:lineRule="auto"/>
      </w:pPr>
      <w:r>
        <w:separator/>
      </w:r>
    </w:p>
  </w:endnote>
  <w:endnote w:type="continuationSeparator" w:id="0">
    <w:p w:rsidR="00750EF4" w:rsidRDefault="00750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EF4" w:rsidRDefault="00750EF4" w:rsidP="00E71FC3">
      <w:pPr>
        <w:spacing w:after="0" w:line="240" w:lineRule="auto"/>
      </w:pPr>
      <w:r>
        <w:separator/>
      </w:r>
    </w:p>
  </w:footnote>
  <w:footnote w:type="continuationSeparator" w:id="0">
    <w:p w:rsidR="00750EF4" w:rsidRDefault="00750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EF4"/>
    <w:rsid w:val="001A7C09"/>
    <w:rsid w:val="00733BE7"/>
    <w:rsid w:val="00750E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AA9DE"/>
  <w15:chartTrackingRefBased/>
  <w15:docId w15:val="{D4C3B4FA-ED96-4075-A765-4B692AAA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2016-10-31T22:33:00Z</dcterms:created>
  <dcterms:modified xsi:type="dcterms:W3CDTF">2016-10-31T22:34:00Z</dcterms:modified>
</cp:coreProperties>
</file>